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475E1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5270F">
        <w:rPr>
          <w:rFonts w:ascii="Times New Roman" w:hAnsi="Times New Roman" w:cs="Times New Roman"/>
          <w:sz w:val="24"/>
          <w:szCs w:val="24"/>
          <w:u w:val="single"/>
        </w:rPr>
        <w:t>Robert MILNES</w:t>
      </w:r>
      <w:r w:rsidRPr="00771D7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771D7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771D70">
        <w:rPr>
          <w:rFonts w:ascii="Times New Roman" w:hAnsi="Times New Roman" w:cs="Times New Roman"/>
          <w:sz w:val="24"/>
          <w:szCs w:val="24"/>
        </w:rPr>
        <w:t>fl.1496)</w:t>
      </w:r>
    </w:p>
    <w:p w14:paraId="02CAF62F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>Priest.</w:t>
      </w:r>
    </w:p>
    <w:p w14:paraId="3F531A74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2AA284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A992A5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>14 Oct.1496</w:t>
      </w:r>
      <w:r w:rsidRPr="00771D70">
        <w:rPr>
          <w:rFonts w:ascii="Times New Roman" w:hAnsi="Times New Roman" w:cs="Times New Roman"/>
          <w:sz w:val="24"/>
          <w:szCs w:val="24"/>
        </w:rPr>
        <w:tab/>
        <w:t>He was instituted to the vicarage of Linton, Yorkshire.</w:t>
      </w:r>
    </w:p>
    <w:p w14:paraId="4C6BA4F9" w14:textId="77777777" w:rsidR="00F5270F" w:rsidRPr="00771D70" w:rsidRDefault="00F5270F" w:rsidP="00F5270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771D7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771D70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771D7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771D70">
        <w:rPr>
          <w:rFonts w:ascii="Times New Roman" w:hAnsi="Times New Roman" w:cs="Times New Roman"/>
          <w:sz w:val="24"/>
          <w:szCs w:val="24"/>
        </w:rPr>
        <w:t>, pub. The Canterbury and York Society, 1974, p.90)</w:t>
      </w:r>
    </w:p>
    <w:p w14:paraId="58A4C6E9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6FCC69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01A3FA" w14:textId="77777777" w:rsidR="00F5270F" w:rsidRPr="00771D70" w:rsidRDefault="00F5270F" w:rsidP="00F5270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71D70">
        <w:rPr>
          <w:rFonts w:ascii="Times New Roman" w:hAnsi="Times New Roman" w:cs="Times New Roman"/>
          <w:sz w:val="24"/>
          <w:szCs w:val="24"/>
        </w:rPr>
        <w:t>15 July 2022</w:t>
      </w:r>
    </w:p>
    <w:p w14:paraId="573B66E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6FA24" w14:textId="77777777" w:rsidR="00F5270F" w:rsidRDefault="00F5270F" w:rsidP="009139A6">
      <w:r>
        <w:separator/>
      </w:r>
    </w:p>
  </w:endnote>
  <w:endnote w:type="continuationSeparator" w:id="0">
    <w:p w14:paraId="7D14E795" w14:textId="77777777" w:rsidR="00F5270F" w:rsidRDefault="00F527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64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EF39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4AF3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E6A460" w14:textId="77777777" w:rsidR="00F5270F" w:rsidRDefault="00F5270F" w:rsidP="009139A6">
      <w:r>
        <w:separator/>
      </w:r>
    </w:p>
  </w:footnote>
  <w:footnote w:type="continuationSeparator" w:id="0">
    <w:p w14:paraId="4FBE9514" w14:textId="77777777" w:rsidR="00F5270F" w:rsidRDefault="00F527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7739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A7AE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0A82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70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70F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30E6F"/>
  <w15:chartTrackingRefBased/>
  <w15:docId w15:val="{6DA4C163-0273-423F-85DC-4EBB8933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2022-10-20T19:19:00Z</dcterms:created>
  <dcterms:modified xsi:type="dcterms:W3CDTF">2022-10-20T19:20:00Z</dcterms:modified>
</cp:coreProperties>
</file>